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36D3BB8E" w:rsidR="00582BBE" w:rsidRDefault="00582BB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r w:rsidR="00466C92">
        <w:rPr>
          <w:rFonts w:ascii="Arial" w:hAnsi="Arial" w:cs="Arial" w:hint="eastAsia"/>
          <w:b/>
          <w:sz w:val="24"/>
          <w:lang w:eastAsia="zh-CN"/>
        </w:rPr>
        <w:t>rev</w:t>
      </w:r>
      <w:r w:rsidR="00785AE1">
        <w:rPr>
          <w:rFonts w:ascii="Arial" w:hAnsi="Arial" w:cs="Arial" w:hint="eastAsia"/>
          <w:b/>
          <w:sz w:val="24"/>
          <w:lang w:eastAsia="zh-CN"/>
        </w:rPr>
        <w:t>2</w:t>
      </w:r>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0F439B7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950BA8E" w:rsidR="006C2E80" w:rsidRPr="006C2E80" w:rsidRDefault="008A76FD" w:rsidP="00AD7BAE">
      <w:pPr>
        <w:pStyle w:val="Heading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9F5374B"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549DE6A3" w14:textId="2521279F" w:rsidR="0079232A" w:rsidRPr="0079232A" w:rsidRDefault="0079232A" w:rsidP="0079232A">
      <w:pPr>
        <w:pStyle w:val="NO"/>
        <w:rPr>
          <w:lang w:eastAsia="zh-CN"/>
        </w:rPr>
      </w:pPr>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r w:rsidR="0026615B">
        <w:rPr>
          <w:rFonts w:hint="eastAsia"/>
          <w:lang w:eastAsia="zh-CN"/>
        </w:rPr>
        <w:t xml:space="preserve"> for Layer-2 UE-to-Network Relay</w:t>
      </w:r>
      <w:r w:rsidRPr="0079232A">
        <w:rPr>
          <w:lang w:eastAsia="zh-CN"/>
        </w:rPr>
        <w:t xml:space="preserve"> needs to be confirmed with RAN.</w:t>
      </w:r>
    </w:p>
    <w:p w14:paraId="6A45BDE3" w14:textId="20DA2815"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r w:rsidR="00631E20">
        <w:rPr>
          <w:rFonts w:eastAsia="SimSun" w:hint="eastAsia"/>
          <w:color w:val="auto"/>
          <w:lang w:eastAsia="zh-CN"/>
        </w:rPr>
        <w:t>Void</w:t>
      </w:r>
      <w:r w:rsidR="007F6514" w:rsidRPr="00630F42">
        <w:rPr>
          <w:rFonts w:eastAsia="SimSun" w:hint="eastAsia"/>
          <w:color w:val="auto"/>
          <w:lang w:eastAsia="ko-KR"/>
        </w:rPr>
        <w:t>.</w:t>
      </w:r>
    </w:p>
    <w:p w14:paraId="4E51084A" w14:textId="2720AFE6" w:rsidR="002208E7" w:rsidRPr="00103669"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A7456B">
        <w:rPr>
          <w:rFonts w:eastAsia="SimSun" w:hint="eastAsia"/>
          <w:color w:val="auto"/>
          <w:lang w:eastAsia="zh-CN"/>
        </w:rPr>
        <w:t>V</w:t>
      </w:r>
      <w:r w:rsidR="00D772A4">
        <w:rPr>
          <w:rFonts w:eastAsia="SimSun" w:hint="eastAsia"/>
          <w:color w:val="auto"/>
          <w:lang w:eastAsia="zh-CN"/>
        </w:rPr>
        <w:t>oid</w:t>
      </w:r>
      <w:r w:rsidR="002208E7" w:rsidRPr="00103669">
        <w:rPr>
          <w:rFonts w:eastAsia="SimSun" w:hint="eastAsia"/>
          <w:color w:val="auto"/>
          <w:lang w:eastAsia="ko-KR"/>
        </w:rPr>
        <w:t>.</w:t>
      </w:r>
    </w:p>
    <w:p w14:paraId="72DB4D58" w14:textId="3B60C46E"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7AF78153" w14:textId="1AC35349"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362AACD2"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r w:rsidR="00C506C9">
        <w:rPr>
          <w:rFonts w:eastAsia="SimSun" w:hint="eastAsia"/>
          <w:color w:val="auto"/>
          <w:lang w:eastAsia="zh-CN"/>
        </w:rPr>
        <w:t>Void</w:t>
      </w:r>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74FFAD3"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r w:rsidR="00E557E6">
        <w:rPr>
          <w:rFonts w:eastAsia="SimSun" w:hint="eastAsia"/>
          <w:color w:val="auto"/>
          <w:lang w:eastAsia="zh-CN"/>
        </w:rPr>
        <w:t>Void</w:t>
      </w:r>
      <w:r w:rsidR="00EF1423">
        <w:rPr>
          <w:rFonts w:eastAsia="SimSun" w:hint="eastAsia"/>
          <w:color w:val="auto"/>
          <w:lang w:eastAsia="zh-CN"/>
        </w:rPr>
        <w:t>.</w:t>
      </w:r>
    </w:p>
    <w:p w14:paraId="67A7FB69" w14:textId="48B193C2"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0D9F6CF8"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lastRenderedPageBreak/>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bl>
    <w:p w14:paraId="157F3CB1" w14:textId="40018D97" w:rsidR="006C2E80" w:rsidRDefault="006C2E80" w:rsidP="006C2E80">
      <w:pPr>
        <w:rPr>
          <w:lang w:eastAsia="zh-CN"/>
        </w:rPr>
      </w:pPr>
    </w:p>
    <w:p w14:paraId="16A1AE9A" w14:textId="382429AE"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5.25</w:t>
      </w:r>
    </w:p>
    <w:p w14:paraId="4419A35A" w14:textId="5E5FCBE8"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3</w:t>
      </w:r>
    </w:p>
    <w:p w14:paraId="7864D5AF" w14:textId="386BCD3A" w:rsidR="006D6AD0" w:rsidRPr="00DE4CD1" w:rsidRDefault="00DE4CD1" w:rsidP="006C2E80">
      <w:pPr>
        <w:rPr>
          <w:b/>
          <w:bCs/>
          <w:lang w:eastAsia="zh-CN"/>
        </w:rPr>
      </w:pPr>
      <w:r>
        <w:rPr>
          <w:b/>
          <w:bCs/>
        </w:rPr>
        <w:t>Total</w:t>
      </w:r>
      <w:r w:rsidR="005F29C3">
        <w:rPr>
          <w:b/>
          <w:bCs/>
        </w:rPr>
        <w:t xml:space="preserve"> TU estimates: </w:t>
      </w:r>
      <w:r w:rsidR="00C1761D">
        <w:rPr>
          <w:rFonts w:hint="eastAsia"/>
          <w:b/>
          <w:bCs/>
          <w:lang w:eastAsia="zh-CN"/>
        </w:rPr>
        <w:t>5.25</w:t>
      </w:r>
      <w:r w:rsidR="00B47701">
        <w:rPr>
          <w:b/>
          <w:bCs/>
        </w:rPr>
        <w:t xml:space="preserve"> </w:t>
      </w:r>
      <w:r w:rsidR="005F29C3">
        <w:rPr>
          <w:b/>
          <w:bCs/>
        </w:rPr>
        <w:t xml:space="preserve">+ </w:t>
      </w:r>
      <w:r w:rsidR="00C1761D">
        <w:rPr>
          <w:rFonts w:hint="eastAsia"/>
          <w:b/>
          <w:bCs/>
          <w:lang w:eastAsia="zh-CN"/>
        </w:rPr>
        <w:t>3</w:t>
      </w:r>
      <w:r w:rsidR="00BF669E">
        <w:rPr>
          <w:rFonts w:hint="eastAsia"/>
          <w:b/>
          <w:bCs/>
          <w:lang w:eastAsia="zh-CN"/>
        </w:rPr>
        <w:t xml:space="preserve"> </w:t>
      </w:r>
      <w:r w:rsidR="006D6AD0" w:rsidRPr="00DE4CD1">
        <w:rPr>
          <w:b/>
          <w:bCs/>
        </w:rPr>
        <w:t xml:space="preserve">= </w:t>
      </w:r>
      <w:r w:rsidR="00C1761D">
        <w:rPr>
          <w:rFonts w:hint="eastAsia"/>
          <w:b/>
          <w:bCs/>
          <w:lang w:eastAsia="zh-CN"/>
        </w:rPr>
        <w:t xml:space="preserve"> 8.25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9218A0"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A217" w14:textId="77777777" w:rsidR="00A37AC9" w:rsidRDefault="00A37AC9">
      <w:r>
        <w:separator/>
      </w:r>
    </w:p>
  </w:endnote>
  <w:endnote w:type="continuationSeparator" w:id="0">
    <w:p w14:paraId="182D0F5B" w14:textId="77777777" w:rsidR="00A37AC9" w:rsidRDefault="00A3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06BD" w14:textId="77777777" w:rsidR="00A37AC9" w:rsidRDefault="00A37AC9">
      <w:r>
        <w:separator/>
      </w:r>
    </w:p>
  </w:footnote>
  <w:footnote w:type="continuationSeparator" w:id="0">
    <w:p w14:paraId="04394551" w14:textId="77777777" w:rsidR="00A37AC9" w:rsidRDefault="00A37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5F25"/>
    <w:rsid w:val="0021411A"/>
    <w:rsid w:val="00214345"/>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81278"/>
    <w:rsid w:val="00281D37"/>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332A"/>
    <w:rsid w:val="004260A5"/>
    <w:rsid w:val="0042667F"/>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25EC9"/>
    <w:rsid w:val="00630F42"/>
    <w:rsid w:val="00631E20"/>
    <w:rsid w:val="006323BE"/>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42348"/>
    <w:rsid w:val="007430A2"/>
    <w:rsid w:val="00743BB1"/>
    <w:rsid w:val="007459D3"/>
    <w:rsid w:val="00745C27"/>
    <w:rsid w:val="0074628B"/>
    <w:rsid w:val="00746F46"/>
    <w:rsid w:val="00750A20"/>
    <w:rsid w:val="0075252A"/>
    <w:rsid w:val="007529A1"/>
    <w:rsid w:val="00761448"/>
    <w:rsid w:val="00764B84"/>
    <w:rsid w:val="00765028"/>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4381"/>
    <w:rsid w:val="00896C03"/>
    <w:rsid w:val="0089796E"/>
    <w:rsid w:val="008A495D"/>
    <w:rsid w:val="008A76FD"/>
    <w:rsid w:val="008B114B"/>
    <w:rsid w:val="008B1399"/>
    <w:rsid w:val="008B2D09"/>
    <w:rsid w:val="008B519F"/>
    <w:rsid w:val="008C0E78"/>
    <w:rsid w:val="008C537F"/>
    <w:rsid w:val="008C793A"/>
    <w:rsid w:val="008D0DC8"/>
    <w:rsid w:val="008D4544"/>
    <w:rsid w:val="008D50B4"/>
    <w:rsid w:val="008D658B"/>
    <w:rsid w:val="008E78DD"/>
    <w:rsid w:val="008F2407"/>
    <w:rsid w:val="008F3A46"/>
    <w:rsid w:val="008F3D69"/>
    <w:rsid w:val="009053D5"/>
    <w:rsid w:val="009121B6"/>
    <w:rsid w:val="00913B0E"/>
    <w:rsid w:val="00914281"/>
    <w:rsid w:val="009171AA"/>
    <w:rsid w:val="00920C81"/>
    <w:rsid w:val="009218A0"/>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3B6D"/>
    <w:rsid w:val="00FC6511"/>
    <w:rsid w:val="00FD2182"/>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51B72-8263-4BFF-9C50-7F560CD1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2</cp:revision>
  <cp:lastPrinted>2000-02-29T11:31:00Z</cp:lastPrinted>
  <dcterms:created xsi:type="dcterms:W3CDTF">2021-12-12T19:53:00Z</dcterms:created>
  <dcterms:modified xsi:type="dcterms:W3CDTF">2021-12-12T19:53:00Z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